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992" w:rsidRDefault="00596992" w:rsidP="00742110">
            <w:r>
              <w:t>Приложение 8</w:t>
            </w:r>
          </w:p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992" w:rsidRDefault="00596992" w:rsidP="0074211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992" w:rsidRDefault="00950F3B" w:rsidP="00742110">
            <w:r>
              <w:t>о</w:t>
            </w:r>
            <w:r w:rsidR="00596992">
              <w:t>т</w:t>
            </w:r>
            <w:r>
              <w:t xml:space="preserve"> 25.06.2021</w:t>
            </w:r>
            <w:r w:rsidR="00596992">
              <w:t xml:space="preserve">  №</w:t>
            </w:r>
            <w:r>
              <w:t xml:space="preserve"> 90-720</w:t>
            </w:r>
            <w:r w:rsidR="00596992">
              <w:t xml:space="preserve">      </w:t>
            </w:r>
          </w:p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</w:tr>
      <w:tr w:rsidR="00596992" w:rsidTr="0059699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тыс. руб.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№ п/п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2021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2022 год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2023 год</w:t>
            </w:r>
          </w:p>
        </w:tc>
      </w:tr>
    </w:tbl>
    <w:p w:rsidR="00596992" w:rsidRPr="00596992" w:rsidRDefault="0059699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596992" w:rsidTr="0059699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5</w:t>
            </w:r>
          </w:p>
        </w:tc>
      </w:tr>
      <w:tr w:rsidR="00596992" w:rsidTr="0059699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57 174,7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участка системы водоснабжения села Поповка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1 700,0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фонтана «Одуванчик» на площади им. Кирова С.М.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34 041,5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937,4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2 315,2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1 007,6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15 613,0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1 892 071,1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364 196,2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80 476,8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в Заводском районе г. Саратова на земельном участке с кадастровым номером 64:48:020631:1045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1 661,0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в Заводском районе г. Саратова по адресу: г. Саратов, ул. им. Орджоникидзе Г.К., д.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1 661,0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125 213,3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121 924,8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114 271,1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1 500,0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115 268,1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Здание спортивно-культурного центра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4 730,0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1 220,0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1 336,5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2 061,2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4 744,5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1 004 613,8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68,7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Снегоплавильный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20 000,0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Стадион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850,0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180 107,7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277 790,2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88 006,6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86 406,0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786,9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11 319,3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4 708,1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RPr="00797049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372 479,9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141 640,5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797049" w:rsidRDefault="00596992" w:rsidP="00614EC7">
            <w:pPr>
              <w:jc w:val="right"/>
            </w:pPr>
            <w:r w:rsidRPr="00797049">
              <w:t>188 010,</w:t>
            </w:r>
            <w:r w:rsidR="00614EC7" w:rsidRPr="00797049">
              <w:t>6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17 000,0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128 193,2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89 086,7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56 113,6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44 325,4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23 114,1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20 472,8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39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2 344,0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797049" w:rsidRDefault="00596992" w:rsidP="00742110">
            <w:pPr>
              <w:jc w:val="right"/>
            </w:pPr>
            <w:r w:rsidRPr="00797049">
              <w:t>74 664,2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797049" w:rsidRDefault="00596992" w:rsidP="00742110">
            <w:pPr>
              <w:jc w:val="right"/>
            </w:pPr>
            <w:r w:rsidRPr="00797049"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5 839,3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797049" w:rsidRDefault="00596992" w:rsidP="00742110">
            <w:pPr>
              <w:jc w:val="right"/>
            </w:pPr>
            <w:r w:rsidRPr="00797049">
              <w:t>22 650,9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797049" w:rsidRDefault="00596992" w:rsidP="00614EC7">
            <w:pPr>
              <w:jc w:val="right"/>
            </w:pPr>
            <w:r w:rsidRPr="00797049">
              <w:t>167 537,</w:t>
            </w:r>
            <w:r w:rsidR="00614EC7" w:rsidRPr="00797049">
              <w:t>8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им. Сдобнова Николая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6 720,0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lastRenderedPageBreak/>
              <w:t>42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5 640,0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25 550,0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4 979,0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25,0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25,0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4 111,3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pPr>
              <w:jc w:val="right"/>
            </w:pPr>
            <w:r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49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4 111,3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2 325 862,0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505 836,7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614EC7">
            <w:pPr>
              <w:jc w:val="right"/>
            </w:pPr>
            <w:r w:rsidRPr="00950F3B">
              <w:t>188 010,</w:t>
            </w:r>
            <w:r w:rsidR="00614EC7" w:rsidRPr="00950F3B">
              <w:t>6</w:t>
            </w:r>
          </w:p>
        </w:tc>
      </w:tr>
      <w:tr w:rsidR="00596992" w:rsidTr="0059699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Pr="00950F3B" w:rsidRDefault="00596992" w:rsidP="00742110">
            <w:pPr>
              <w:jc w:val="center"/>
            </w:pPr>
            <w:r w:rsidRPr="00950F3B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B36732">
            <w:pPr>
              <w:jc w:val="right"/>
            </w:pPr>
            <w:r w:rsidRPr="00950F3B">
              <w:t>2 133 585,</w:t>
            </w:r>
            <w:r w:rsidR="00B36732" w:rsidRPr="00950F3B"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</w:tr>
      <w:tr w:rsidR="00596992" w:rsidTr="0059699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992" w:rsidRDefault="00596992" w:rsidP="00742110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B36732">
            <w:pPr>
              <w:jc w:val="right"/>
            </w:pPr>
            <w:r w:rsidRPr="00950F3B">
              <w:t>2 133 585,</w:t>
            </w:r>
            <w:r w:rsidR="00B36732" w:rsidRPr="00950F3B"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lastRenderedPageBreak/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B36732">
            <w:pPr>
              <w:jc w:val="right"/>
            </w:pPr>
            <w:r w:rsidRPr="00950F3B">
              <w:t>2 178 585,</w:t>
            </w:r>
            <w:r w:rsidR="00B36732" w:rsidRPr="00950F3B"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</w:pPr>
            <w:r w:rsidRPr="00950F3B">
              <w:t>45 000,0</w:t>
            </w:r>
          </w:p>
        </w:tc>
      </w:tr>
      <w:tr w:rsidR="00596992" w:rsidTr="00596992">
        <w:trPr>
          <w:cantSplit/>
        </w:trPr>
        <w:tc>
          <w:tcPr>
            <w:tcW w:w="10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992" w:rsidRDefault="00596992" w:rsidP="00742110">
            <w:pPr>
              <w:jc w:val="center"/>
            </w:pPr>
            <w:r>
              <w:t>Итого по Перечню: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B36732">
            <w:pPr>
              <w:jc w:val="right"/>
              <w:rPr>
                <w:b/>
                <w:bCs/>
              </w:rPr>
            </w:pPr>
            <w:r w:rsidRPr="00950F3B">
              <w:rPr>
                <w:b/>
                <w:bCs/>
              </w:rPr>
              <w:t>4 504 447,</w:t>
            </w:r>
            <w:r w:rsidR="00B36732" w:rsidRPr="00950F3B">
              <w:rPr>
                <w:b/>
                <w:bCs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742110">
            <w:pPr>
              <w:jc w:val="right"/>
              <w:rPr>
                <w:b/>
                <w:bCs/>
              </w:rPr>
            </w:pPr>
            <w:r w:rsidRPr="00950F3B">
              <w:rPr>
                <w:b/>
                <w:bCs/>
              </w:rPr>
              <w:t>550 836,7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992" w:rsidRPr="00950F3B" w:rsidRDefault="00596992" w:rsidP="00614EC7">
            <w:pPr>
              <w:jc w:val="right"/>
              <w:rPr>
                <w:b/>
                <w:bCs/>
              </w:rPr>
            </w:pPr>
            <w:r w:rsidRPr="00950F3B">
              <w:rPr>
                <w:b/>
                <w:bCs/>
              </w:rPr>
              <w:t>233 010,</w:t>
            </w:r>
            <w:r w:rsidR="00614EC7" w:rsidRPr="00950F3B">
              <w:rPr>
                <w:b/>
                <w:bCs/>
              </w:rPr>
              <w:t>6</w:t>
            </w:r>
          </w:p>
        </w:tc>
      </w:tr>
      <w:tr w:rsidR="00596992" w:rsidTr="0059699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r>
              <w:t xml:space="preserve"> </w:t>
            </w:r>
          </w:p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992" w:rsidRDefault="00596992" w:rsidP="00742110"/>
        </w:tc>
      </w:tr>
    </w:tbl>
    <w:p w:rsidR="00E2598B" w:rsidRPr="00596992" w:rsidRDefault="00E2598B" w:rsidP="00596992"/>
    <w:sectPr w:rsidR="00E2598B" w:rsidRPr="00596992" w:rsidSect="00950F3B">
      <w:headerReference w:type="even" r:id="rId7"/>
      <w:headerReference w:type="default" r:id="rId8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7A4" w:rsidRDefault="000017A4" w:rsidP="00596992">
      <w:r>
        <w:separator/>
      </w:r>
    </w:p>
  </w:endnote>
  <w:endnote w:type="continuationSeparator" w:id="1">
    <w:p w:rsidR="000017A4" w:rsidRDefault="000017A4" w:rsidP="00596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7A4" w:rsidRDefault="000017A4" w:rsidP="00596992">
      <w:r>
        <w:separator/>
      </w:r>
    </w:p>
  </w:footnote>
  <w:footnote w:type="continuationSeparator" w:id="1">
    <w:p w:rsidR="000017A4" w:rsidRDefault="000017A4" w:rsidP="00596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992" w:rsidRDefault="000421BE" w:rsidP="00D9661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9699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6992" w:rsidRDefault="0059699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992" w:rsidRDefault="000421BE" w:rsidP="00D9661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9699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7049">
      <w:rPr>
        <w:rStyle w:val="a7"/>
        <w:noProof/>
      </w:rPr>
      <w:t>5</w:t>
    </w:r>
    <w:r>
      <w:rPr>
        <w:rStyle w:val="a7"/>
      </w:rPr>
      <w:fldChar w:fldCharType="end"/>
    </w:r>
  </w:p>
  <w:p w:rsidR="00596992" w:rsidRDefault="005969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96992"/>
    <w:rsid w:val="000017A4"/>
    <w:rsid w:val="000421BE"/>
    <w:rsid w:val="002C3F39"/>
    <w:rsid w:val="00493588"/>
    <w:rsid w:val="004A103B"/>
    <w:rsid w:val="00500EA1"/>
    <w:rsid w:val="00596992"/>
    <w:rsid w:val="00600DF6"/>
    <w:rsid w:val="00614EC7"/>
    <w:rsid w:val="006808C6"/>
    <w:rsid w:val="00695506"/>
    <w:rsid w:val="006B5FCF"/>
    <w:rsid w:val="00797049"/>
    <w:rsid w:val="008D2D81"/>
    <w:rsid w:val="00942CD9"/>
    <w:rsid w:val="00950F3B"/>
    <w:rsid w:val="00A24CAF"/>
    <w:rsid w:val="00A54334"/>
    <w:rsid w:val="00AE14A9"/>
    <w:rsid w:val="00B36732"/>
    <w:rsid w:val="00B912FD"/>
    <w:rsid w:val="00BE3B85"/>
    <w:rsid w:val="00D579E2"/>
    <w:rsid w:val="00E2598B"/>
    <w:rsid w:val="00E5582E"/>
    <w:rsid w:val="00F6400A"/>
    <w:rsid w:val="00F64516"/>
    <w:rsid w:val="00FF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69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6992"/>
  </w:style>
  <w:style w:type="paragraph" w:styleId="a5">
    <w:name w:val="footer"/>
    <w:basedOn w:val="a"/>
    <w:link w:val="a6"/>
    <w:uiPriority w:val="99"/>
    <w:semiHidden/>
    <w:unhideWhenUsed/>
    <w:rsid w:val="005969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6992"/>
  </w:style>
  <w:style w:type="character" w:styleId="a7">
    <w:name w:val="page number"/>
    <w:basedOn w:val="a0"/>
    <w:uiPriority w:val="99"/>
    <w:semiHidden/>
    <w:unhideWhenUsed/>
    <w:rsid w:val="005969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5</Pages>
  <Words>1279</Words>
  <Characters>7295</Characters>
  <Application>Microsoft Office Word</Application>
  <DocSecurity>0</DocSecurity>
  <Lines>60</Lines>
  <Paragraphs>17</Paragraphs>
  <ScaleCrop>false</ScaleCrop>
  <Company/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matveevaeo</cp:lastModifiedBy>
  <cp:revision>4</cp:revision>
  <dcterms:created xsi:type="dcterms:W3CDTF">2021-06-25T10:22:00Z</dcterms:created>
  <dcterms:modified xsi:type="dcterms:W3CDTF">2021-06-25T10:25:00Z</dcterms:modified>
</cp:coreProperties>
</file>